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396240" w14:textId="77777777" w:rsidR="006668C0" w:rsidRDefault="006668C0" w:rsidP="006668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PAKEFIELD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97B1009" w14:textId="77777777" w:rsidR="006668C0" w:rsidRDefault="006668C0" w:rsidP="006668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Abbot of Hulme Abbey.</w:t>
      </w:r>
    </w:p>
    <w:p w14:paraId="4122FA7E" w14:textId="77777777" w:rsidR="006668C0" w:rsidRDefault="006668C0" w:rsidP="006668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5F089B7" w14:textId="77777777" w:rsidR="006668C0" w:rsidRDefault="006668C0" w:rsidP="006668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7E0186F" w14:textId="77777777" w:rsidR="006668C0" w:rsidRDefault="006668C0" w:rsidP="006668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water being diverted against the Mayor,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Sheriff</w:t>
      </w:r>
      <w:proofErr w:type="gramEnd"/>
    </w:p>
    <w:p w14:paraId="5B1623FA" w14:textId="77777777" w:rsidR="006668C0" w:rsidRDefault="006668C0" w:rsidP="006668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and citizens of Norwich.</w:t>
      </w:r>
    </w:p>
    <w:p w14:paraId="7B6F1CDC" w14:textId="77777777" w:rsidR="006668C0" w:rsidRDefault="006668C0" w:rsidP="006668C0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1A5BF6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0B32B77" w14:textId="77777777" w:rsidR="006668C0" w:rsidRDefault="006668C0" w:rsidP="006668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49764B3" w14:textId="77777777" w:rsidR="006668C0" w:rsidRDefault="006668C0" w:rsidP="006668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EFEF33A" w14:textId="77777777" w:rsidR="006668C0" w:rsidRDefault="006668C0" w:rsidP="006668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February 2021</w:t>
      </w:r>
    </w:p>
    <w:p w14:paraId="2990026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509EF2" w14:textId="77777777" w:rsidR="006668C0" w:rsidRDefault="006668C0" w:rsidP="009139A6">
      <w:r>
        <w:separator/>
      </w:r>
    </w:p>
  </w:endnote>
  <w:endnote w:type="continuationSeparator" w:id="0">
    <w:p w14:paraId="1938E0B0" w14:textId="77777777" w:rsidR="006668C0" w:rsidRDefault="006668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07666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23301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F14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B7D7D9" w14:textId="77777777" w:rsidR="006668C0" w:rsidRDefault="006668C0" w:rsidP="009139A6">
      <w:r>
        <w:separator/>
      </w:r>
    </w:p>
  </w:footnote>
  <w:footnote w:type="continuationSeparator" w:id="0">
    <w:p w14:paraId="17A0F29B" w14:textId="77777777" w:rsidR="006668C0" w:rsidRDefault="006668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6AC3B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5B9F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1BF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8C0"/>
    <w:rsid w:val="000666E0"/>
    <w:rsid w:val="002510B7"/>
    <w:rsid w:val="005C130B"/>
    <w:rsid w:val="006668C0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8586D"/>
  <w15:chartTrackingRefBased/>
  <w15:docId w15:val="{7B42FB4B-6DC1-44A5-BBEA-95A2D0B0B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668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2021-03-18T16:28:00Z</dcterms:created>
  <dcterms:modified xsi:type="dcterms:W3CDTF">2021-03-18T16:29:00Z</dcterms:modified>
</cp:coreProperties>
</file>